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7B1318" w14:textId="77777777" w:rsidR="00455031" w:rsidRDefault="00455031" w:rsidP="0045503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OLDERWERKES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d.1411)</w:t>
      </w:r>
    </w:p>
    <w:p w14:paraId="5D983837" w14:textId="77777777" w:rsidR="00455031" w:rsidRDefault="00455031" w:rsidP="0045503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33B16E2C" w14:textId="77777777" w:rsidR="00455031" w:rsidRDefault="00455031" w:rsidP="0045503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8DC5FCF" w14:textId="77777777" w:rsidR="00455031" w:rsidRDefault="00455031" w:rsidP="0045503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9544929" w14:textId="77777777" w:rsidR="00455031" w:rsidRDefault="00455031" w:rsidP="00455031">
      <w:pPr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Jan.1411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3187963E" w14:textId="77777777" w:rsidR="00455031" w:rsidRDefault="00455031" w:rsidP="00455031">
      <w:pPr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(“Life and Death: A Study of the Wills and Testaments of Men and Women 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p.254)</w:t>
      </w:r>
    </w:p>
    <w:p w14:paraId="399B952D" w14:textId="77777777" w:rsidR="00455031" w:rsidRDefault="00455031" w:rsidP="0045503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Jan.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20B6B238" w14:textId="77777777" w:rsidR="00455031" w:rsidRDefault="00455031" w:rsidP="0045503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BDFE424" w14:textId="77777777" w:rsidR="00455031" w:rsidRDefault="00455031" w:rsidP="0045503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73FEBBA" w14:textId="77777777" w:rsidR="00455031" w:rsidRDefault="00455031" w:rsidP="0045503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September 2022</w:t>
      </w:r>
    </w:p>
    <w:p w14:paraId="238926C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AE7B02" w14:textId="77777777" w:rsidR="00455031" w:rsidRDefault="00455031" w:rsidP="009139A6">
      <w:r>
        <w:separator/>
      </w:r>
    </w:p>
  </w:endnote>
  <w:endnote w:type="continuationSeparator" w:id="0">
    <w:p w14:paraId="3F15F074" w14:textId="77777777" w:rsidR="00455031" w:rsidRDefault="0045503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763B2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21891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E5B4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A277B0" w14:textId="77777777" w:rsidR="00455031" w:rsidRDefault="00455031" w:rsidP="009139A6">
      <w:r>
        <w:separator/>
      </w:r>
    </w:p>
  </w:footnote>
  <w:footnote w:type="continuationSeparator" w:id="0">
    <w:p w14:paraId="1EEE4993" w14:textId="77777777" w:rsidR="00455031" w:rsidRDefault="0045503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DB2A9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CCE27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BBC4B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5031"/>
    <w:rsid w:val="000666E0"/>
    <w:rsid w:val="002510B7"/>
    <w:rsid w:val="00455031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DD7726"/>
  <w15:chartTrackingRefBased/>
  <w15:docId w15:val="{1143E2E7-F217-48CD-98A0-B703906BE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5031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56</Words>
  <Characters>322</Characters>
  <Application>Microsoft Office Word</Application>
  <DocSecurity>0</DocSecurity>
  <Lines>2</Lines>
  <Paragraphs>1</Paragraphs>
  <ScaleCrop>false</ScaleCrop>
  <Company/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2023-02-01T20:53:00Z</dcterms:created>
  <dcterms:modified xsi:type="dcterms:W3CDTF">2023-02-01T20:53:00Z</dcterms:modified>
</cp:coreProperties>
</file>